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2B4496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890543">
              <w:rPr>
                <w:b/>
                <w:bCs/>
                <w:sz w:val="23"/>
                <w:szCs w:val="23"/>
              </w:rPr>
              <w:br/>
            </w:r>
            <w:r w:rsidR="00890543">
              <w:rPr>
                <w:b/>
                <w:bCs/>
                <w:sz w:val="23"/>
                <w:szCs w:val="23"/>
              </w:rPr>
              <w:tab/>
            </w:r>
            <w:r w:rsidR="00890543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C53E3D">
              <w:rPr>
                <w:b/>
                <w:bCs/>
                <w:sz w:val="23"/>
                <w:szCs w:val="23"/>
              </w:rPr>
              <w:tab/>
            </w:r>
            <w:r w:rsidR="00C53E3D" w:rsidRPr="00C53E3D">
              <w:rPr>
                <w:b/>
                <w:bCs/>
                <w:sz w:val="23"/>
                <w:szCs w:val="23"/>
              </w:rPr>
              <w:t>1</w:t>
            </w:r>
            <w:r w:rsidR="002B4496">
              <w:rPr>
                <w:b/>
                <w:bCs/>
                <w:sz w:val="23"/>
                <w:szCs w:val="23"/>
              </w:rPr>
              <w:t>2</w:t>
            </w:r>
            <w:r w:rsidR="00C53E3D" w:rsidRPr="00C53E3D">
              <w:rPr>
                <w:b/>
                <w:bCs/>
                <w:sz w:val="23"/>
                <w:szCs w:val="23"/>
              </w:rPr>
              <w:t xml:space="preserve">. </w:t>
            </w:r>
            <w:r w:rsidR="002B4496" w:rsidRPr="002B4496">
              <w:rPr>
                <w:b/>
                <w:bCs/>
                <w:sz w:val="23"/>
                <w:szCs w:val="23"/>
              </w:rPr>
              <w:t xml:space="preserve">Medizinische und </w:t>
            </w:r>
            <w:bookmarkStart w:id="0" w:name="_GoBack"/>
            <w:bookmarkEnd w:id="0"/>
            <w:r w:rsidR="002B4496" w:rsidRPr="002B4496">
              <w:rPr>
                <w:b/>
                <w:bCs/>
                <w:sz w:val="23"/>
                <w:szCs w:val="23"/>
              </w:rPr>
              <w:t>Zahnmedizinische Fachangestellte</w:t>
            </w:r>
            <w:r w:rsidR="00C53E3D">
              <w:rPr>
                <w:b/>
                <w:bCs/>
                <w:sz w:val="23"/>
                <w:szCs w:val="23"/>
              </w:rPr>
              <w:t>“</w:t>
            </w:r>
          </w:p>
        </w:tc>
      </w:tr>
      <w:tr w:rsidR="003A19E9" w:rsidRPr="0001508F" w:rsidTr="00193DE4">
        <w:tc>
          <w:tcPr>
            <w:tcW w:w="9747" w:type="dxa"/>
            <w:gridSpan w:val="4"/>
          </w:tcPr>
          <w:p w:rsidR="003A19E9" w:rsidRDefault="003A19E9" w:rsidP="00193DE4">
            <w:pPr>
              <w:spacing w:before="120" w:after="120"/>
            </w:pPr>
          </w:p>
          <w:p w:rsidR="003A19E9" w:rsidRDefault="003A19E9" w:rsidP="00193DE4">
            <w:pPr>
              <w:spacing w:before="120" w:after="120"/>
            </w:pPr>
            <w:r w:rsidRPr="00C53E3D">
              <w:t xml:space="preserve">Es finden die allgemeinen Tätigkeitsmerkmale des Teils A Abschnitt I Ziffer 3 </w:t>
            </w:r>
          </w:p>
          <w:p w:rsidR="003A19E9" w:rsidRDefault="003A19E9" w:rsidP="003A19E9">
            <w:pPr>
              <w:spacing w:before="120" w:after="120"/>
            </w:pPr>
            <w:r w:rsidRPr="00B85B12">
              <w:rPr>
                <w:b/>
              </w:rPr>
              <w:t>„Verwaltungs</w:t>
            </w:r>
            <w:r>
              <w:rPr>
                <w:b/>
              </w:rPr>
              <w:t>dienst</w:t>
            </w:r>
            <w:r w:rsidRPr="00B85B12">
              <w:rPr>
                <w:b/>
              </w:rPr>
              <w:t xml:space="preserve">“ </w:t>
            </w:r>
            <w:r w:rsidRPr="00C53E3D">
              <w:t>Anwendung.</w:t>
            </w:r>
          </w:p>
          <w:p w:rsidR="003A19E9" w:rsidRPr="00B85B12" w:rsidRDefault="003A19E9" w:rsidP="003A19E9">
            <w:pPr>
              <w:spacing w:before="120" w:after="120"/>
            </w:pP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487054" w:rsidP="003A19E9">
            <w:pPr>
              <w:spacing w:before="120" w:after="120"/>
              <w:rPr>
                <w:b/>
              </w:rPr>
            </w:pPr>
            <w:r>
              <w:rPr>
                <w:b/>
              </w:rPr>
              <w:t>Früher „</w:t>
            </w:r>
            <w:r w:rsidR="003A19E9">
              <w:rPr>
                <w:b/>
              </w:rPr>
              <w:t>Zahnarzt/-Arzthelferin“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3A19E9" w:rsidRPr="00571A45" w:rsidTr="00193DE4">
        <w:tc>
          <w:tcPr>
            <w:tcW w:w="4786" w:type="dxa"/>
          </w:tcPr>
          <w:p w:rsidR="003A19E9" w:rsidRPr="00571A45" w:rsidRDefault="003A19E9" w:rsidP="00193DE4">
            <w:pPr>
              <w:spacing w:before="120" w:after="120"/>
            </w:pPr>
            <w:r w:rsidRPr="00571A45">
              <w:t>Angestellte in der T</w:t>
            </w:r>
            <w:r>
              <w:t>ä</w:t>
            </w:r>
            <w:r w:rsidRPr="00571A45">
              <w:t>tigkeit von Arzthelferinnen</w:t>
            </w:r>
            <w:r>
              <w:t xml:space="preserve"> /Zahnarzthelferin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proofErr w:type="spellStart"/>
            <w:r>
              <w:t>IXb</w:t>
            </w:r>
            <w:proofErr w:type="spellEnd"/>
            <w:r>
              <w:t xml:space="preserve"> Fgr. 2/5</w:t>
            </w:r>
            <w:r>
              <w:br/>
            </w:r>
            <w:r w:rsidRPr="00571A45">
              <w:rPr>
                <w:i/>
                <w:sz w:val="20"/>
                <w:szCs w:val="20"/>
              </w:rPr>
              <w:t xml:space="preserve">(VIII </w:t>
            </w:r>
            <w:proofErr w:type="spellStart"/>
            <w:r w:rsidRPr="00571A45">
              <w:rPr>
                <w:i/>
                <w:sz w:val="20"/>
                <w:szCs w:val="20"/>
              </w:rPr>
              <w:t>Bew</w:t>
            </w:r>
            <w:proofErr w:type="spellEnd"/>
            <w:r w:rsidRPr="00571A4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r>
              <w:t>EG 2</w:t>
            </w:r>
            <w:r>
              <w:br/>
            </w:r>
            <w:r w:rsidRPr="00764928">
              <w:rPr>
                <w:i/>
                <w:sz w:val="20"/>
                <w:szCs w:val="20"/>
              </w:rPr>
              <w:t>(EG 3)</w:t>
            </w:r>
          </w:p>
        </w:tc>
        <w:tc>
          <w:tcPr>
            <w:tcW w:w="1559" w:type="dxa"/>
          </w:tcPr>
          <w:p w:rsidR="003A19E9" w:rsidRPr="003A19E9" w:rsidRDefault="003A19E9" w:rsidP="00193DE4">
            <w:pPr>
              <w:spacing w:before="120" w:after="120"/>
              <w:rPr>
                <w:b/>
              </w:rPr>
            </w:pPr>
            <w:r w:rsidRPr="003A19E9">
              <w:rPr>
                <w:b/>
                <w:color w:val="FF0000"/>
              </w:rPr>
              <w:t>EG 4</w:t>
            </w:r>
            <w:r w:rsidRPr="003A19E9">
              <w:rPr>
                <w:b/>
                <w:color w:val="FF0000"/>
              </w:rPr>
              <w:br/>
              <w:t>(</w:t>
            </w:r>
            <w:proofErr w:type="spellStart"/>
            <w:r w:rsidRPr="003A19E9">
              <w:rPr>
                <w:b/>
                <w:color w:val="FF0000"/>
              </w:rPr>
              <w:t>Vorbem</w:t>
            </w:r>
            <w:proofErr w:type="spellEnd"/>
            <w:r w:rsidRPr="003A19E9">
              <w:rPr>
                <w:b/>
                <w:color w:val="FF0000"/>
              </w:rPr>
              <w:t>.)</w:t>
            </w:r>
          </w:p>
        </w:tc>
      </w:tr>
      <w:tr w:rsidR="003A19E9" w:rsidRPr="00571A45" w:rsidTr="00193DE4">
        <w:tc>
          <w:tcPr>
            <w:tcW w:w="4786" w:type="dxa"/>
          </w:tcPr>
          <w:p w:rsidR="003A19E9" w:rsidRPr="00571A45" w:rsidRDefault="003A19E9" w:rsidP="00193DE4">
            <w:pPr>
              <w:spacing w:before="120" w:after="120"/>
            </w:pPr>
            <w:r>
              <w:t xml:space="preserve">Arzthelferin/ Zahnärztliche Helferinnen mit </w:t>
            </w:r>
            <w:proofErr w:type="spellStart"/>
            <w:r>
              <w:t>Abschlußprüfung</w:t>
            </w:r>
            <w:proofErr w:type="spellEnd"/>
            <w:r>
              <w:t xml:space="preserve"> und </w:t>
            </w:r>
            <w:proofErr w:type="spellStart"/>
            <w:r>
              <w:t>entspr</w:t>
            </w:r>
            <w:proofErr w:type="spellEnd"/>
            <w:r>
              <w:t>. Tätigkeit.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r>
              <w:t>VIII Fgr. 13/23</w:t>
            </w:r>
            <w:r>
              <w:br/>
            </w:r>
            <w:r w:rsidRPr="00571A45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571A45">
              <w:rPr>
                <w:i/>
                <w:sz w:val="20"/>
                <w:szCs w:val="20"/>
              </w:rPr>
              <w:t>Bew</w:t>
            </w:r>
            <w:proofErr w:type="spellEnd"/>
            <w:r w:rsidRPr="00571A4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r>
              <w:t>EG 3</w:t>
            </w:r>
            <w:r>
              <w:br/>
            </w:r>
            <w:r>
              <w:rPr>
                <w:i/>
                <w:sz w:val="20"/>
                <w:szCs w:val="20"/>
              </w:rPr>
              <w:t>(</w:t>
            </w:r>
            <w:r w:rsidRPr="00764928">
              <w:rPr>
                <w:i/>
                <w:sz w:val="20"/>
                <w:szCs w:val="20"/>
              </w:rPr>
              <w:t>EG 5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3A19E9" w:rsidRPr="003A19E9" w:rsidRDefault="003A19E9" w:rsidP="00193DE4">
            <w:pPr>
              <w:spacing w:before="120" w:after="120"/>
              <w:rPr>
                <w:b/>
              </w:rPr>
            </w:pPr>
            <w:r w:rsidRPr="003A19E9">
              <w:rPr>
                <w:b/>
                <w:color w:val="FF0000"/>
              </w:rPr>
              <w:t>EG 5 Fgr. 1</w:t>
            </w:r>
            <w:r>
              <w:rPr>
                <w:b/>
                <w:color w:val="FF0000"/>
              </w:rPr>
              <w:br/>
              <w:t xml:space="preserve">(3. J </w:t>
            </w:r>
            <w:proofErr w:type="spellStart"/>
            <w:r>
              <w:rPr>
                <w:b/>
                <w:color w:val="FF0000"/>
              </w:rPr>
              <w:t>Ausb</w:t>
            </w:r>
            <w:proofErr w:type="spellEnd"/>
            <w:r>
              <w:rPr>
                <w:b/>
                <w:color w:val="FF0000"/>
              </w:rPr>
              <w:t>.)</w:t>
            </w:r>
          </w:p>
        </w:tc>
      </w:tr>
      <w:tr w:rsidR="003A19E9" w:rsidRPr="00571A45" w:rsidTr="00193DE4">
        <w:tc>
          <w:tcPr>
            <w:tcW w:w="4786" w:type="dxa"/>
          </w:tcPr>
          <w:p w:rsidR="003A19E9" w:rsidRDefault="003A19E9" w:rsidP="00193DE4">
            <w:pPr>
              <w:spacing w:before="120" w:after="120"/>
            </w:pPr>
            <w:r>
              <w:t xml:space="preserve">Arzthelferinnen mit </w:t>
            </w:r>
            <w:proofErr w:type="spellStart"/>
            <w:r>
              <w:t>Abschlußprüfung</w:t>
            </w:r>
            <w:proofErr w:type="spellEnd"/>
            <w:r>
              <w:t xml:space="preserve"> und schwierigen Aufgaben.</w:t>
            </w:r>
          </w:p>
          <w:p w:rsidR="003A19E9" w:rsidRPr="00571A45" w:rsidRDefault="003A19E9" w:rsidP="00193DE4">
            <w:pPr>
              <w:spacing w:before="120" w:after="120"/>
            </w:pPr>
            <w:r>
              <w:t xml:space="preserve">(„Schwierige Aufgaben“ sind z. B. Patientenabrechnungen im stationären und ambulanten Bereich, Durchführung von Elektro-Kardiogrammen mit allen Ableitungen, Einfärben von </w:t>
            </w:r>
            <w:proofErr w:type="spellStart"/>
            <w:r>
              <w:t>cytologischen</w:t>
            </w:r>
            <w:proofErr w:type="spellEnd"/>
            <w:r>
              <w:t xml:space="preserve"> Präparaten oder gleich schwierige Einfärbungen.)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r>
              <w:t>VII Fgr. 9</w:t>
            </w:r>
            <w:r>
              <w:br/>
            </w:r>
            <w:r w:rsidRPr="00890AE3">
              <w:rPr>
                <w:i/>
                <w:sz w:val="20"/>
                <w:szCs w:val="20"/>
              </w:rPr>
              <w:t>(</w:t>
            </w:r>
            <w:proofErr w:type="spellStart"/>
            <w:r w:rsidRPr="00890AE3">
              <w:rPr>
                <w:i/>
                <w:sz w:val="20"/>
                <w:szCs w:val="20"/>
              </w:rPr>
              <w:t>VIb</w:t>
            </w:r>
            <w:proofErr w:type="spellEnd"/>
            <w:r w:rsidRPr="00890A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90AE3">
              <w:rPr>
                <w:i/>
                <w:sz w:val="20"/>
                <w:szCs w:val="20"/>
              </w:rPr>
              <w:t>Bew</w:t>
            </w:r>
            <w:proofErr w:type="spellEnd"/>
            <w:r w:rsidRPr="00890AE3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r>
              <w:t>EG 5</w:t>
            </w:r>
            <w:r>
              <w:br/>
            </w:r>
            <w:r>
              <w:rPr>
                <w:i/>
                <w:sz w:val="20"/>
                <w:szCs w:val="20"/>
              </w:rPr>
              <w:t>(</w:t>
            </w:r>
            <w:r w:rsidRPr="00764928">
              <w:rPr>
                <w:i/>
                <w:sz w:val="20"/>
                <w:szCs w:val="20"/>
              </w:rPr>
              <w:t>EG 6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3A19E9" w:rsidRPr="00571A45" w:rsidRDefault="003A19E9" w:rsidP="003A19E9">
            <w:pPr>
              <w:spacing w:before="120" w:after="120"/>
            </w:pPr>
            <w:r>
              <w:t>Gründliche und vielseitige</w:t>
            </w:r>
            <w:r>
              <w:br/>
              <w:t>Fachkennt.?</w:t>
            </w:r>
          </w:p>
        </w:tc>
      </w:tr>
      <w:tr w:rsidR="003A19E9" w:rsidRPr="00571A45" w:rsidTr="00193DE4">
        <w:tc>
          <w:tcPr>
            <w:tcW w:w="4786" w:type="dxa"/>
          </w:tcPr>
          <w:p w:rsidR="003A19E9" w:rsidRDefault="003A19E9" w:rsidP="00193DE4">
            <w:pPr>
              <w:spacing w:before="120" w:after="120"/>
            </w:pPr>
            <w:r w:rsidRPr="003A19E9">
              <w:rPr>
                <w:b/>
              </w:rPr>
              <w:t>Zahnärztliche Helferinnen</w:t>
            </w:r>
            <w:r>
              <w:t xml:space="preserve"> mit </w:t>
            </w:r>
            <w:proofErr w:type="spellStart"/>
            <w:r>
              <w:t>Abschlußprüfung</w:t>
            </w:r>
            <w:proofErr w:type="spellEnd"/>
            <w:r>
              <w:t xml:space="preserve"> und entsprechender Tätigkeit, denen </w:t>
            </w:r>
            <w:r w:rsidRPr="00890AE3">
              <w:rPr>
                <w:b/>
              </w:rPr>
              <w:t>mindestens fünf</w:t>
            </w:r>
            <w:r>
              <w:t xml:space="preserve"> zahnärztliche Helferinnen oder Angestellte in der Tätigkeit von zahnärztlichen Helferinnen durch ausdrückliche Anordnung ständig unterstellt sind.</w:t>
            </w:r>
          </w:p>
          <w:p w:rsidR="003A19E9" w:rsidRPr="00571A45" w:rsidRDefault="003A19E9" w:rsidP="00193DE4">
            <w:pPr>
              <w:spacing w:before="120" w:after="120"/>
            </w:pPr>
            <w:r>
              <w:t>(Hierzu Protokollerklärung Nr. 17)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38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</w:tcPr>
          <w:p w:rsidR="003A19E9" w:rsidRPr="00571A45" w:rsidRDefault="003A19E9" w:rsidP="00193DE4">
            <w:pPr>
              <w:spacing w:before="120" w:after="120"/>
            </w:pPr>
            <w:r>
              <w:t>entfallen</w:t>
            </w:r>
          </w:p>
        </w:tc>
      </w:tr>
      <w:tr w:rsidR="003A19E9" w:rsidRPr="00571A45" w:rsidTr="00193DE4">
        <w:tc>
          <w:tcPr>
            <w:tcW w:w="4786" w:type="dxa"/>
          </w:tcPr>
          <w:p w:rsidR="003A19E9" w:rsidRDefault="003A19E9" w:rsidP="00193DE4">
            <w:pPr>
              <w:spacing w:before="120" w:after="120"/>
            </w:pPr>
            <w:r w:rsidRPr="003A19E9">
              <w:rPr>
                <w:b/>
              </w:rPr>
              <w:t>Zahnärztliche Helferinnen</w:t>
            </w:r>
            <w:r>
              <w:t xml:space="preserve"> mit </w:t>
            </w:r>
            <w:proofErr w:type="spellStart"/>
            <w:r>
              <w:t>Abschlußprüfung</w:t>
            </w:r>
            <w:proofErr w:type="spellEnd"/>
            <w:r>
              <w:t xml:space="preserve"> und entsprechender Tätigkeit, denen </w:t>
            </w:r>
            <w:r w:rsidRPr="00890AE3">
              <w:rPr>
                <w:b/>
              </w:rPr>
              <w:t>mindestens 10</w:t>
            </w:r>
            <w:r>
              <w:t xml:space="preserve"> zahnärztliche Helferinnen oder Angestellte in der Tätigkeit von zahnärztlichen Helferinnen durch ausdrückliche Anordnung ständig unterstellt sind.</w:t>
            </w:r>
          </w:p>
          <w:p w:rsidR="003A19E9" w:rsidRPr="00571A45" w:rsidRDefault="003A19E9" w:rsidP="00193DE4">
            <w:pPr>
              <w:spacing w:before="120" w:after="120"/>
            </w:pPr>
            <w:r>
              <w:t>(Hierzu Protokollerklärung Nr. 17)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35</w:t>
            </w:r>
          </w:p>
        </w:tc>
        <w:tc>
          <w:tcPr>
            <w:tcW w:w="1701" w:type="dxa"/>
          </w:tcPr>
          <w:p w:rsidR="003A19E9" w:rsidRPr="00571A45" w:rsidRDefault="003A19E9" w:rsidP="00193DE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</w:tcPr>
          <w:p w:rsidR="003A19E9" w:rsidRPr="00571A45" w:rsidRDefault="003A19E9" w:rsidP="00193DE4">
            <w:pPr>
              <w:spacing w:before="120" w:after="120"/>
            </w:pPr>
            <w:r>
              <w:t>entfallen</w:t>
            </w:r>
          </w:p>
        </w:tc>
      </w:tr>
    </w:tbl>
    <w:p w:rsidR="00713BD4" w:rsidRDefault="00713BD4" w:rsidP="00C57D48"/>
    <w:sectPr w:rsidR="00713BD4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74B82"/>
    <w:rsid w:val="000B4891"/>
    <w:rsid w:val="000E4558"/>
    <w:rsid w:val="00136548"/>
    <w:rsid w:val="00196533"/>
    <w:rsid w:val="00256218"/>
    <w:rsid w:val="0026141A"/>
    <w:rsid w:val="002B4496"/>
    <w:rsid w:val="003170D8"/>
    <w:rsid w:val="003462F7"/>
    <w:rsid w:val="00374EB5"/>
    <w:rsid w:val="00392DED"/>
    <w:rsid w:val="003A19E9"/>
    <w:rsid w:val="003E4B8B"/>
    <w:rsid w:val="004175F2"/>
    <w:rsid w:val="004453B5"/>
    <w:rsid w:val="00487054"/>
    <w:rsid w:val="004D0A3D"/>
    <w:rsid w:val="004F73E6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3BD4"/>
    <w:rsid w:val="0071573D"/>
    <w:rsid w:val="00735B2A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890543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E00BF"/>
    <w:rsid w:val="00B65B9B"/>
    <w:rsid w:val="00B85B12"/>
    <w:rsid w:val="00BE1E9C"/>
    <w:rsid w:val="00C27548"/>
    <w:rsid w:val="00C2788B"/>
    <w:rsid w:val="00C53E3D"/>
    <w:rsid w:val="00C57D48"/>
    <w:rsid w:val="00C62AE4"/>
    <w:rsid w:val="00C8718F"/>
    <w:rsid w:val="00CD48A0"/>
    <w:rsid w:val="00CE31B9"/>
    <w:rsid w:val="00CE56A9"/>
    <w:rsid w:val="00D028C4"/>
    <w:rsid w:val="00DA46EA"/>
    <w:rsid w:val="00DB5C2A"/>
    <w:rsid w:val="00DC170B"/>
    <w:rsid w:val="00DD5717"/>
    <w:rsid w:val="00E00484"/>
    <w:rsid w:val="00E23E83"/>
    <w:rsid w:val="00E240DD"/>
    <w:rsid w:val="00E41A97"/>
    <w:rsid w:val="00E86B56"/>
    <w:rsid w:val="00E9543F"/>
    <w:rsid w:val="00E96772"/>
    <w:rsid w:val="00EB2923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61CC-7147-4013-98E6-ED85C39A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32D2252F.dotm</Template>
  <TotalTime>0</TotalTime>
  <Pages>1</Pages>
  <Words>204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2016-10-18T16:31:00Z</dcterms:created>
  <dcterms:modified xsi:type="dcterms:W3CDTF">2016-10-18T16:31:00Z</dcterms:modified>
</cp:coreProperties>
</file>